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A1D" w:rsidRDefault="00086A1D" w:rsidP="00086A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ROSMERYN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86A1D" w:rsidRDefault="00086A1D" w:rsidP="00086A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6A1D" w:rsidRDefault="00086A1D" w:rsidP="00086A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6A1D" w:rsidRDefault="00086A1D" w:rsidP="00086A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Redruth, Cornwall,</w:t>
      </w:r>
    </w:p>
    <w:p w:rsidR="00086A1D" w:rsidRDefault="00086A1D" w:rsidP="00086A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St.Aubyn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86A1D" w:rsidRDefault="00086A1D" w:rsidP="00086A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21-230)</w:t>
      </w:r>
    </w:p>
    <w:p w:rsidR="00086A1D" w:rsidRDefault="00086A1D" w:rsidP="00086A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6A1D" w:rsidRDefault="00086A1D" w:rsidP="00086A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6A1D" w:rsidRPr="00902ADB" w:rsidRDefault="00086A1D" w:rsidP="00086A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2016</w:t>
      </w:r>
    </w:p>
    <w:p w:rsidR="00DD5B8A" w:rsidRPr="00086A1D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086A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A1D" w:rsidRDefault="00086A1D" w:rsidP="00564E3C">
      <w:pPr>
        <w:spacing w:after="0" w:line="240" w:lineRule="auto"/>
      </w:pPr>
      <w:r>
        <w:separator/>
      </w:r>
    </w:p>
  </w:endnote>
  <w:endnote w:type="continuationSeparator" w:id="0">
    <w:p w:rsidR="00086A1D" w:rsidRDefault="00086A1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86A1D">
      <w:rPr>
        <w:rFonts w:ascii="Times New Roman" w:hAnsi="Times New Roman" w:cs="Times New Roman"/>
        <w:noProof/>
        <w:sz w:val="24"/>
        <w:szCs w:val="24"/>
      </w:rPr>
      <w:t>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A1D" w:rsidRDefault="00086A1D" w:rsidP="00564E3C">
      <w:pPr>
        <w:spacing w:after="0" w:line="240" w:lineRule="auto"/>
      </w:pPr>
      <w:r>
        <w:separator/>
      </w:r>
    </w:p>
  </w:footnote>
  <w:footnote w:type="continuationSeparator" w:id="0">
    <w:p w:rsidR="00086A1D" w:rsidRDefault="00086A1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A1D"/>
    <w:rsid w:val="00086A1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1F7D6"/>
  <w15:chartTrackingRefBased/>
  <w15:docId w15:val="{E411208D-AD67-42CD-876F-B0D4E6627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2016-02-06T21:57:00Z</dcterms:created>
  <dcterms:modified xsi:type="dcterms:W3CDTF">2016-02-06T21:58:00Z</dcterms:modified>
</cp:coreProperties>
</file>